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3F017" w14:textId="77777777" w:rsidR="00286CBA" w:rsidRDefault="00AA176E" w:rsidP="00286CBA">
      <w:pPr>
        <w:pStyle w:val="NoSpacing"/>
      </w:pPr>
      <w:r>
        <w:rPr>
          <w:u w:val="single"/>
        </w:rPr>
        <w:t>John PYBUSKE</w:t>
      </w:r>
      <w:r>
        <w:t xml:space="preserve">      </w:t>
      </w:r>
      <w:r w:rsidR="00286CBA">
        <w:t>(fl.1478)</w:t>
      </w:r>
    </w:p>
    <w:p w14:paraId="4CCE8FD3" w14:textId="77777777" w:rsidR="00286CBA" w:rsidRDefault="00286CBA" w:rsidP="00286CBA">
      <w:pPr>
        <w:pStyle w:val="NoSpacing"/>
      </w:pPr>
      <w:r>
        <w:t xml:space="preserve">of </w:t>
      </w:r>
      <w:proofErr w:type="spellStart"/>
      <w:r>
        <w:t>Cockersand</w:t>
      </w:r>
      <w:proofErr w:type="spellEnd"/>
      <w:r>
        <w:t xml:space="preserve"> Abbey, Lancashire.</w:t>
      </w:r>
    </w:p>
    <w:p w14:paraId="2B707A07" w14:textId="77777777" w:rsidR="00286CBA" w:rsidRDefault="00286CBA" w:rsidP="00286CBA">
      <w:pPr>
        <w:pStyle w:val="NoSpacing"/>
      </w:pPr>
    </w:p>
    <w:p w14:paraId="1506395C" w14:textId="77777777" w:rsidR="00286CBA" w:rsidRDefault="00286CBA" w:rsidP="00286CBA">
      <w:pPr>
        <w:pStyle w:val="NoSpacing"/>
      </w:pPr>
    </w:p>
    <w:p w14:paraId="2AD33798" w14:textId="77777777" w:rsidR="00286CBA" w:rsidRDefault="00286CBA" w:rsidP="00286CBA">
      <w:pPr>
        <w:pStyle w:val="NoSpacing"/>
      </w:pPr>
      <w:r>
        <w:t>16 May1478</w:t>
      </w:r>
      <w:r>
        <w:tab/>
        <w:t>He was ordained priest in the conventual church of the Dominicans</w:t>
      </w:r>
    </w:p>
    <w:p w14:paraId="04088C67" w14:textId="77777777" w:rsidR="00286CBA" w:rsidRDefault="00286CBA" w:rsidP="00286CBA">
      <w:pPr>
        <w:pStyle w:val="NoSpacing"/>
      </w:pPr>
      <w:r>
        <w:tab/>
      </w:r>
      <w:r>
        <w:tab/>
        <w:t>at York, by William Egremont, Bishop of Dromore(q.v.).</w:t>
      </w:r>
    </w:p>
    <w:p w14:paraId="56FEF826" w14:textId="77777777" w:rsidR="00286CBA" w:rsidRDefault="00286CBA" w:rsidP="00286CBA">
      <w:pPr>
        <w:pStyle w:val="NoSpacing"/>
      </w:pPr>
      <w:r>
        <w:tab/>
      </w:r>
      <w:r>
        <w:tab/>
        <w:t>(“York Clergy Ordinations 1475-1500” ed. David M. Smith p.38)</w:t>
      </w:r>
    </w:p>
    <w:p w14:paraId="0E82B482" w14:textId="77777777" w:rsidR="00286CBA" w:rsidRDefault="00286CBA" w:rsidP="00286CBA">
      <w:pPr>
        <w:pStyle w:val="NoSpacing"/>
      </w:pPr>
    </w:p>
    <w:p w14:paraId="47538584" w14:textId="77777777" w:rsidR="00286CBA" w:rsidRDefault="00286CBA" w:rsidP="00286CBA">
      <w:pPr>
        <w:pStyle w:val="NoSpacing"/>
      </w:pPr>
    </w:p>
    <w:p w14:paraId="6A35EBD2" w14:textId="77777777" w:rsidR="00286CBA" w:rsidRDefault="00286CBA" w:rsidP="00286CBA">
      <w:pPr>
        <w:pStyle w:val="NoSpacing"/>
      </w:pPr>
      <w:r>
        <w:t>18 February 2020</w:t>
      </w:r>
    </w:p>
    <w:p w14:paraId="7D46FB73" w14:textId="31A4D372" w:rsidR="006B2F86" w:rsidRPr="00AA176E" w:rsidRDefault="00286CBA" w:rsidP="00E71FC3">
      <w:pPr>
        <w:pStyle w:val="NoSpacing"/>
      </w:pPr>
      <w:bookmarkStart w:id="0" w:name="_GoBack"/>
      <w:bookmarkEnd w:id="0"/>
    </w:p>
    <w:sectPr w:rsidR="006B2F86" w:rsidRPr="00AA17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D4B62" w14:textId="77777777" w:rsidR="00AA176E" w:rsidRDefault="00AA176E" w:rsidP="00E71FC3">
      <w:pPr>
        <w:spacing w:after="0" w:line="240" w:lineRule="auto"/>
      </w:pPr>
      <w:r>
        <w:separator/>
      </w:r>
    </w:p>
  </w:endnote>
  <w:endnote w:type="continuationSeparator" w:id="0">
    <w:p w14:paraId="3476233C" w14:textId="77777777" w:rsidR="00AA176E" w:rsidRDefault="00AA17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5343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95F84" w14:textId="77777777" w:rsidR="00AA176E" w:rsidRDefault="00AA176E" w:rsidP="00E71FC3">
      <w:pPr>
        <w:spacing w:after="0" w:line="240" w:lineRule="auto"/>
      </w:pPr>
      <w:r>
        <w:separator/>
      </w:r>
    </w:p>
  </w:footnote>
  <w:footnote w:type="continuationSeparator" w:id="0">
    <w:p w14:paraId="798A516A" w14:textId="77777777" w:rsidR="00AA176E" w:rsidRDefault="00AA17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76E"/>
    <w:rsid w:val="001A7C09"/>
    <w:rsid w:val="00286CBA"/>
    <w:rsid w:val="00577BD5"/>
    <w:rsid w:val="00656CBA"/>
    <w:rsid w:val="006A1F77"/>
    <w:rsid w:val="00733BE7"/>
    <w:rsid w:val="00AA176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30471"/>
  <w15:chartTrackingRefBased/>
  <w15:docId w15:val="{8EB4159D-A97C-408A-BBBC-3D5838E95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2020-02-18T16:58:00Z</dcterms:created>
  <dcterms:modified xsi:type="dcterms:W3CDTF">2020-02-18T17:18:00Z</dcterms:modified>
</cp:coreProperties>
</file>